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高等数学复习资料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一、填空题 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139700</wp:posOffset>
            </wp:positionV>
            <wp:extent cx="760095" cy="375920"/>
            <wp:effectExtent l="0" t="0" r="1905" b="5080"/>
            <wp:wrapTight wrapText="bothSides">
              <wp:wrapPolygon>
                <wp:start x="12451" y="1095"/>
                <wp:lineTo x="0" y="7662"/>
                <wp:lineTo x="0" y="14230"/>
                <wp:lineTo x="9203" y="19703"/>
                <wp:lineTo x="11910" y="20797"/>
                <wp:lineTo x="21113" y="20797"/>
                <wp:lineTo x="21113" y="13135"/>
                <wp:lineTo x="15158" y="1095"/>
                <wp:lineTo x="12451" y="1095"/>
              </wp:wrapPolygon>
            </wp:wrapTight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1、函数的定义域是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139700</wp:posOffset>
            </wp:positionV>
            <wp:extent cx="744855" cy="397510"/>
            <wp:effectExtent l="0" t="0" r="17145" b="2540"/>
            <wp:wrapTight wrapText="bothSides">
              <wp:wrapPolygon>
                <wp:start x="0" y="0"/>
                <wp:lineTo x="0" y="20703"/>
                <wp:lineTo x="20992" y="20703"/>
                <wp:lineTo x="20992" y="0"/>
                <wp:lineTo x="0" y="0"/>
              </wp:wrapPolygon>
            </wp:wrapTight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2、极限 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=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130175</wp:posOffset>
            </wp:positionV>
            <wp:extent cx="1308100" cy="410210"/>
            <wp:effectExtent l="0" t="0" r="6350" b="8890"/>
            <wp:wrapTight wrapText="bothSides">
              <wp:wrapPolygon>
                <wp:start x="7235" y="0"/>
                <wp:lineTo x="0" y="5818"/>
                <wp:lineTo x="0" y="12606"/>
                <wp:lineTo x="6920" y="15515"/>
                <wp:lineTo x="6920" y="20363"/>
                <wp:lineTo x="9122" y="20363"/>
                <wp:lineTo x="21390" y="17454"/>
                <wp:lineTo x="21390" y="3879"/>
                <wp:lineTo x="18559" y="0"/>
                <wp:lineTo x="9122" y="0"/>
                <wp:lineTo x="7235" y="0"/>
              </wp:wrapPolygon>
            </wp:wrapTight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173990</wp:posOffset>
            </wp:positionV>
            <wp:extent cx="390525" cy="227965"/>
            <wp:effectExtent l="0" t="0" r="9525" b="635"/>
            <wp:wrapTight wrapText="bothSides">
              <wp:wrapPolygon>
                <wp:start x="0" y="0"/>
                <wp:lineTo x="0" y="19855"/>
                <wp:lineTo x="20371" y="19855"/>
                <wp:lineTo x="20371" y="0"/>
                <wp:lineTo x="0" y="0"/>
              </wp:wrapPolygon>
            </wp:wrapTight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7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3、设函数当a=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   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  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时,在x=0点连续。  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8255</wp:posOffset>
            </wp:positionV>
            <wp:extent cx="1464945" cy="357505"/>
            <wp:effectExtent l="0" t="0" r="1905" b="381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4、若极限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则</w:t>
      </w:r>
      <w:r>
        <w:drawing>
          <wp:inline distT="0" distB="0" distL="114300" distR="114300">
            <wp:extent cx="559435" cy="268605"/>
            <wp:effectExtent l="0" t="0" r="12065" b="1714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68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960120</wp:posOffset>
            </wp:positionV>
            <wp:extent cx="1059180" cy="347345"/>
            <wp:effectExtent l="0" t="0" r="7620" b="15240"/>
            <wp:wrapTight wrapText="bothSides">
              <wp:wrapPolygon>
                <wp:start x="6993" y="2369"/>
                <wp:lineTo x="0" y="8293"/>
                <wp:lineTo x="0" y="14216"/>
                <wp:lineTo x="6604" y="20139"/>
                <wp:lineTo x="9324" y="20139"/>
                <wp:lineTo x="21367" y="16585"/>
                <wp:lineTo x="21367" y="7108"/>
                <wp:lineTo x="9324" y="2369"/>
                <wp:lineTo x="6993" y="2369"/>
              </wp:wrapPolygon>
            </wp:wrapTight>
            <wp:docPr id="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4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878840</wp:posOffset>
            </wp:positionH>
            <wp:positionV relativeFrom="paragraph">
              <wp:posOffset>109220</wp:posOffset>
            </wp:positionV>
            <wp:extent cx="732790" cy="181610"/>
            <wp:effectExtent l="0" t="0" r="10160" b="8890"/>
            <wp:wrapTight wrapText="bothSides">
              <wp:wrapPolygon>
                <wp:start x="0" y="0"/>
                <wp:lineTo x="0" y="19712"/>
                <wp:lineTo x="20776" y="19712"/>
                <wp:lineTo x="20776" y="0"/>
                <wp:lineTo x="0" y="0"/>
              </wp:wrapPolygon>
            </wp:wrapTight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181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5、已知函数在</w:t>
      </w:r>
      <w:r>
        <w:drawing>
          <wp:inline distT="0" distB="0" distL="114300" distR="114300">
            <wp:extent cx="234950" cy="220345"/>
            <wp:effectExtent l="0" t="0" r="12700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20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处可微，且其微分等于dy，当自变量x在</w:t>
      </w:r>
      <w:r>
        <w:drawing>
          <wp:inline distT="0" distB="0" distL="114300" distR="114300">
            <wp:extent cx="234950" cy="220345"/>
            <wp:effectExtent l="0" t="0" r="1270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20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的邻域取得增量</w:t>
      </w:r>
      <w:r>
        <w:drawing>
          <wp:inline distT="0" distB="0" distL="114300" distR="114300">
            <wp:extent cx="239395" cy="200025"/>
            <wp:effectExtent l="0" t="0" r="8255" b="9525"/>
            <wp:docPr id="4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时，相应地函数y取得增量</w:t>
      </w:r>
      <w:r>
        <w:drawing>
          <wp:inline distT="0" distB="0" distL="114300" distR="114300">
            <wp:extent cx="201295" cy="180975"/>
            <wp:effectExtent l="0" t="0" r="8255" b="9525"/>
            <wp:docPr id="4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</w:t>
      </w:r>
      <w:r>
        <w:drawing>
          <wp:inline distT="0" distB="0" distL="114300" distR="114300">
            <wp:extent cx="675640" cy="346075"/>
            <wp:effectExtent l="0" t="0" r="10160" b="15875"/>
            <wp:docPr id="4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3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4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=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63500</wp:posOffset>
            </wp:positionV>
            <wp:extent cx="1132840" cy="413385"/>
            <wp:effectExtent l="0" t="0" r="10160" b="5715"/>
            <wp:wrapTight wrapText="bothSides">
              <wp:wrapPolygon>
                <wp:start x="0" y="0"/>
                <wp:lineTo x="0" y="20903"/>
                <wp:lineTo x="21067" y="20903"/>
                <wp:lineTo x="21067" y="0"/>
                <wp:lineTo x="0" y="0"/>
              </wp:wrapPolygon>
            </wp:wrapTight>
            <wp:docPr id="4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7、函数的可去间断点是x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=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、已知</w:t>
      </w:r>
      <w:r>
        <w:drawing>
          <wp:inline distT="0" distB="0" distL="114300" distR="114300">
            <wp:extent cx="857250" cy="236855"/>
            <wp:effectExtent l="0" t="0" r="0" b="10795"/>
            <wp:docPr id="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，则它在 x=2处的微分</w:t>
      </w:r>
      <w:r>
        <w:drawing>
          <wp:inline distT="0" distB="0" distL="114300" distR="114300">
            <wp:extent cx="514985" cy="314325"/>
            <wp:effectExtent l="0" t="0" r="18415" b="9525"/>
            <wp:docPr id="4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或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9、双曲线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xy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=1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在点（1，1）处的曲率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K=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183515</wp:posOffset>
            </wp:positionV>
            <wp:extent cx="739775" cy="325120"/>
            <wp:effectExtent l="0" t="0" r="3175" b="17780"/>
            <wp:wrapTight wrapText="bothSides">
              <wp:wrapPolygon>
                <wp:start x="0" y="0"/>
                <wp:lineTo x="0" y="20250"/>
                <wp:lineTo x="21136" y="20250"/>
                <wp:lineTo x="21136" y="0"/>
                <wp:lineTo x="0" y="0"/>
              </wp:wrapPolygon>
            </wp:wrapTight>
            <wp:docPr id="4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111125</wp:posOffset>
            </wp:positionV>
            <wp:extent cx="1162685" cy="473075"/>
            <wp:effectExtent l="0" t="0" r="18415" b="3175"/>
            <wp:wrapTight wrapText="bothSides">
              <wp:wrapPolygon>
                <wp:start x="0" y="0"/>
                <wp:lineTo x="0" y="20875"/>
                <wp:lineTo x="21234" y="20875"/>
                <wp:lineTo x="21234" y="0"/>
                <wp:lineTo x="0" y="0"/>
              </wp:wrapPolygon>
            </wp:wrapTight>
            <wp:docPr id="4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10、设则．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二、求下列函数或数列的极限</w:t>
      </w:r>
    </w:p>
    <w:p>
      <w:r>
        <w:drawing>
          <wp:inline distT="0" distB="0" distL="114300" distR="114300">
            <wp:extent cx="1628775" cy="581025"/>
            <wp:effectExtent l="0" t="0" r="9525" b="9525"/>
            <wp:docPr id="5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               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1809750" cy="795020"/>
            <wp:effectExtent l="0" t="0" r="0" b="5080"/>
            <wp:docPr id="5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 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                          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1819275" cy="539750"/>
            <wp:effectExtent l="0" t="0" r="9525" b="12700"/>
            <wp:docPr id="5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             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                 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1800225" cy="581025"/>
            <wp:effectExtent l="0" t="0" r="9525" b="9525"/>
            <wp:docPr id="5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                        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三、按要求解答下列各题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3467100" cy="460375"/>
            <wp:effectExtent l="0" t="0" r="0" b="15875"/>
            <wp:docPr id="5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r>
        <w:drawing>
          <wp:inline distT="0" distB="0" distL="114300" distR="114300">
            <wp:extent cx="3924300" cy="451485"/>
            <wp:effectExtent l="0" t="0" r="0" b="5715"/>
            <wp:docPr id="5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                                              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                                    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4892675" cy="607695"/>
            <wp:effectExtent l="0" t="0" r="3175" b="1905"/>
            <wp:docPr id="5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92675" cy="607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                     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2847340" cy="382905"/>
            <wp:effectExtent l="0" t="0" r="10160" b="17145"/>
            <wp:docPr id="5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</w:t>
      </w:r>
    </w:p>
    <w:p>
      <w:r>
        <w:drawing>
          <wp:inline distT="0" distB="0" distL="114300" distR="114300">
            <wp:extent cx="5271135" cy="451485"/>
            <wp:effectExtent l="0" t="0" r="0" b="5715"/>
            <wp:docPr id="5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9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7225" cy="520065"/>
            <wp:effectExtent l="0" t="0" r="9525" b="13335"/>
            <wp:docPr id="5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r>
        <w:drawing>
          <wp:inline distT="0" distB="0" distL="114300" distR="114300">
            <wp:extent cx="3419475" cy="542925"/>
            <wp:effectExtent l="0" t="0" r="9525" b="9525"/>
            <wp:docPr id="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"/>
                    <pic:cNvPicPr>
                      <a:picLocks noChangeAspect="1"/>
                    </pic:cNvPicPr>
                  </pic:nvPicPr>
                  <pic:blipFill>
                    <a:blip r:embed="rId31">
                      <a:lum bright="-6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（1）求此函数的单调区间、极值； 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（2）求此函数图形的凹凸区间、拐点； 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（3）判断此函数的图形是否存在水平或铅直渐近线？若存在，写出渐近线方程。 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           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六、应用题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一房地产公司有50套公寓要出租，当每套月租金定在1000元时，公寓可全部租出去；当每套月租金增加50元时，就会多一套公寓租不出去，而租出去的公寓每套每月需花费100元的维修费。试问每套公寓的月房租定为多少时，房地产公司可获得最大收入？ 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七、证明题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3323590" cy="504825"/>
            <wp:effectExtent l="0" t="0" r="10160" b="9525"/>
            <wp:docPr id="6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/>
    <w:p/>
    <w:p/>
    <w:p/>
    <w:p/>
    <w:p/>
    <w:p/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13970</wp:posOffset>
            </wp:positionV>
            <wp:extent cx="245110" cy="341630"/>
            <wp:effectExtent l="0" t="0" r="2540" b="1270"/>
            <wp:wrapTight wrapText="bothSides">
              <wp:wrapPolygon>
                <wp:start x="0" y="0"/>
                <wp:lineTo x="0" y="20476"/>
                <wp:lineTo x="20145" y="20476"/>
                <wp:lineTo x="20145" y="0"/>
                <wp:lineTo x="0" y="0"/>
              </wp:wrapPolygon>
            </wp:wrapTight>
            <wp:docPr id="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4445</wp:posOffset>
            </wp:positionV>
            <wp:extent cx="819785" cy="349250"/>
            <wp:effectExtent l="0" t="0" r="18415" b="12700"/>
            <wp:wrapTight wrapText="bothSides">
              <wp:wrapPolygon>
                <wp:start x="0" y="0"/>
                <wp:lineTo x="0" y="20697"/>
                <wp:lineTo x="21081" y="20697"/>
                <wp:lineTo x="21081" y="0"/>
                <wp:lineTo x="0" y="0"/>
              </wp:wrapPolygon>
            </wp:wrapTight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1、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4"/>
          <w:szCs w:val="32"/>
          <w:lang w:val="en-US" w:eastAsia="zh-CN"/>
        </w:rPr>
        <w:t>、</w:t>
      </w:r>
      <w:r>
        <w:rPr>
          <w:rFonts w:hint="eastAsia"/>
          <w:b/>
          <w:bCs/>
          <w:sz w:val="28"/>
          <w:szCs w:val="36"/>
          <w:lang w:val="en-US" w:eastAsia="zh-CN"/>
        </w:rPr>
        <w:t>0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   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lang w:val="en-US" w:eastAsia="zh-CN"/>
        </w:rPr>
        <w:t>、</w:t>
      </w:r>
      <w:r>
        <w:rPr>
          <w:rFonts w:hint="eastAsia"/>
          <w:b/>
          <w:bCs/>
          <w:sz w:val="24"/>
          <w:szCs w:val="32"/>
          <w:lang w:val="en-US" w:eastAsia="zh-CN"/>
        </w:rPr>
        <w:t>1      4、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1543685</wp:posOffset>
            </wp:positionH>
            <wp:positionV relativeFrom="paragraph">
              <wp:posOffset>78105</wp:posOffset>
            </wp:positionV>
            <wp:extent cx="742950" cy="254635"/>
            <wp:effectExtent l="0" t="0" r="0" b="12065"/>
            <wp:wrapTight wrapText="bothSides">
              <wp:wrapPolygon>
                <wp:start x="0" y="0"/>
                <wp:lineTo x="0" y="20038"/>
                <wp:lineTo x="21046" y="20038"/>
                <wp:lineTo x="21046" y="0"/>
                <wp:lineTo x="0" y="0"/>
              </wp:wrapPolygon>
            </wp:wrapTight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5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、</w:t>
      </w:r>
      <w:r>
        <w:rPr>
          <w:rFonts w:hint="eastAsia"/>
          <w:b/>
          <w:bCs/>
          <w:sz w:val="28"/>
          <w:szCs w:val="36"/>
          <w:lang w:val="en-US" w:eastAsia="zh-CN"/>
        </w:rPr>
        <w:t>0          6、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7、x=1       8、</w:t>
      </w: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1413510</wp:posOffset>
            </wp:positionH>
            <wp:positionV relativeFrom="paragraph">
              <wp:posOffset>42545</wp:posOffset>
            </wp:positionV>
            <wp:extent cx="951230" cy="439420"/>
            <wp:effectExtent l="0" t="0" r="1270" b="17780"/>
            <wp:wrapTight wrapText="bothSides">
              <wp:wrapPolygon>
                <wp:start x="0" y="0"/>
                <wp:lineTo x="0" y="20601"/>
                <wp:lineTo x="21196" y="20601"/>
                <wp:lineTo x="21196" y="0"/>
                <wp:lineTo x="0" y="0"/>
              </wp:wrapPolygon>
            </wp:wrapTight>
            <wp:docPr id="6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  9</w:t>
      </w: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42545</wp:posOffset>
            </wp:positionV>
            <wp:extent cx="281940" cy="448310"/>
            <wp:effectExtent l="0" t="0" r="3810" b="8890"/>
            <wp:wrapTight wrapText="bothSides">
              <wp:wrapPolygon>
                <wp:start x="0" y="0"/>
                <wp:lineTo x="0" y="20407"/>
                <wp:lineTo x="20432" y="20407"/>
                <wp:lineTo x="20432" y="0"/>
                <wp:lineTo x="0" y="0"/>
              </wp:wrapPolygon>
            </wp:wrapTight>
            <wp:docPr id="6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10、=1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二、求下列函数或数列的极限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374900" cy="1143000"/>
            <wp:effectExtent l="0" t="0" r="6350" b="0"/>
            <wp:docPr id="6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"/>
                    <pic:cNvPicPr>
                      <a:picLocks noChangeAspect="1"/>
                    </pic:cNvPicPr>
                  </pic:nvPicPr>
                  <pic:blipFill>
                    <a:blip r:embed="rId38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542030" cy="2066925"/>
            <wp:effectExtent l="0" t="0" r="1270" b="9525"/>
            <wp:docPr id="6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4203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399790" cy="3585845"/>
            <wp:effectExtent l="0" t="0" r="10160" b="14605"/>
            <wp:docPr id="6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"/>
                    <pic:cNvPicPr>
                      <a:picLocks noChangeAspect="1"/>
                    </pic:cNvPicPr>
                  </pic:nvPicPr>
                  <pic:blipFill>
                    <a:blip r:embed="rId40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3585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934335" cy="2596515"/>
            <wp:effectExtent l="0" t="0" r="18415" b="13335"/>
            <wp:docPr id="7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2596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三、按要求解答下列各题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339465" cy="1694180"/>
            <wp:effectExtent l="0" t="0" r="13335" b="1270"/>
            <wp:docPr id="7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33946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588385" cy="1732915"/>
            <wp:effectExtent l="0" t="0" r="12065" b="635"/>
            <wp:docPr id="7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588385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695700" cy="1410335"/>
            <wp:effectExtent l="0" t="0" r="0" b="18415"/>
            <wp:docPr id="7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933065" cy="1791335"/>
            <wp:effectExtent l="0" t="0" r="635" b="18415"/>
            <wp:docPr id="7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791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724150" cy="1306195"/>
            <wp:effectExtent l="0" t="0" r="0" b="8255"/>
            <wp:docPr id="7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056380" cy="3261360"/>
            <wp:effectExtent l="0" t="0" r="1270" b="15240"/>
            <wp:docPr id="7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5"/>
                    <pic:cNvPicPr>
                      <a:picLocks noChangeAspect="1"/>
                    </pic:cNvPicPr>
                  </pic:nvPicPr>
                  <pic:blipFill>
                    <a:blip r:embed="rId4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6380" cy="3261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675255" cy="2407920"/>
            <wp:effectExtent l="0" t="0" r="10795" b="11430"/>
            <wp:docPr id="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75255" cy="2407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742565" cy="1245235"/>
            <wp:effectExtent l="0" t="0" r="635" b="12065"/>
            <wp:docPr id="7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99660" cy="1135380"/>
            <wp:effectExtent l="0" t="0" r="15240" b="0"/>
            <wp:docPr id="7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"/>
                    <pic:cNvPicPr>
                      <a:picLocks noChangeAspect="1"/>
                    </pic:cNvPicPr>
                  </pic:nvPicPr>
                  <pic:blipFill>
                    <a:blip r:embed="rId5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524125" cy="918210"/>
            <wp:effectExtent l="0" t="0" r="9525" b="15240"/>
            <wp:docPr id="8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040" cy="1089660"/>
            <wp:effectExtent l="0" t="0" r="0" b="15875"/>
            <wp:docPr id="8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"/>
                    <pic:cNvPicPr>
                      <a:picLocks noChangeAspect="1"/>
                    </pic:cNvPicPr>
                  </pic:nvPicPr>
                  <pic:blipFill>
                    <a:blip r:embed="rId5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024120" cy="392430"/>
            <wp:effectExtent l="0" t="0" r="0" b="0"/>
            <wp:docPr id="8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"/>
                    <pic:cNvPicPr>
                      <a:picLocks noChangeAspect="1"/>
                    </pic:cNvPicPr>
                  </pic:nvPicPr>
                  <pic:blipFill>
                    <a:blip r:embed="rId5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12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六、应用题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解：设每套月房租定为x元，则可得房地产公司获得的收入y关于x的函数如下：</w:t>
      </w:r>
    </w:p>
    <w:p>
      <w:r>
        <w:drawing>
          <wp:inline distT="0" distB="0" distL="114300" distR="114300">
            <wp:extent cx="3095625" cy="508635"/>
            <wp:effectExtent l="0" t="0" r="9525" b="5715"/>
            <wp:docPr id="8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561715" cy="419100"/>
            <wp:effectExtent l="0" t="0" r="635" b="0"/>
            <wp:docPr id="8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6171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drawing>
          <wp:inline distT="0" distB="0" distL="114300" distR="114300">
            <wp:extent cx="5228590" cy="876300"/>
            <wp:effectExtent l="0" t="0" r="10160" b="0"/>
            <wp:docPr id="8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3"/>
                    <pic:cNvPicPr>
                      <a:picLocks noChangeAspect="1"/>
                    </pic:cNvPicPr>
                  </pic:nvPicPr>
                  <pic:blipFill>
                    <a:blip r:embed="rId56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59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七、证明题</w:t>
      </w:r>
    </w:p>
    <w:p>
      <w:r>
        <w:drawing>
          <wp:inline distT="0" distB="0" distL="114300" distR="114300">
            <wp:extent cx="3255010" cy="619760"/>
            <wp:effectExtent l="0" t="0" r="2540" b="8890"/>
            <wp:docPr id="8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85490" cy="930275"/>
            <wp:effectExtent l="0" t="0" r="10160" b="3175"/>
            <wp:docPr id="8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644390" cy="1362710"/>
            <wp:effectExtent l="0" t="0" r="3810" b="8890"/>
            <wp:docPr id="8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4439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714115" cy="1865630"/>
            <wp:effectExtent l="0" t="0" r="635" b="1270"/>
            <wp:docPr id="8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714115" cy="1865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064125" cy="664845"/>
            <wp:effectExtent l="0" t="0" r="3175" b="0"/>
            <wp:docPr id="9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"/>
                    <pic:cNvPicPr>
                      <a:picLocks noChangeAspect="1"/>
                    </pic:cNvPicPr>
                  </pic:nvPicPr>
                  <pic:blipFill>
                    <a:blip r:embed="rId6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12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943860" cy="3114675"/>
            <wp:effectExtent l="0" t="0" r="8890" b="9525"/>
            <wp:docPr id="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685540" cy="495935"/>
            <wp:effectExtent l="0" t="0" r="10160" b="18415"/>
            <wp:docPr id="9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68554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p/>
    <w:p/>
    <w:p/>
    <w:p/>
    <w:p>
      <w:pPr>
        <w:rPr>
          <w:rFonts w:hint="eastAsia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D6785"/>
    <w:rsid w:val="00EE70F5"/>
    <w:rsid w:val="258C4876"/>
    <w:rsid w:val="31BB1413"/>
    <w:rsid w:val="41FB7E4E"/>
    <w:rsid w:val="49890406"/>
    <w:rsid w:val="49C559B2"/>
    <w:rsid w:val="64DD6785"/>
    <w:rsid w:val="6CEE4957"/>
    <w:rsid w:val="6D535020"/>
    <w:rsid w:val="7E06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USER-20180827FU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2018-09-06T05:52:00Z</dcterms:created>
  <dc:creator>ノ哭等 讠隹回眸</dc:creator>
  <cp:lastModifiedBy>坏人</cp:lastModifiedBy>
  <dcterms:modified xsi:type="dcterms:W3CDTF">2019-05-20T03:36:50Z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